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16" w:rsidRPr="0013422D" w:rsidRDefault="00970E16" w:rsidP="0095034F">
      <w:pPr>
        <w:spacing w:line="560" w:lineRule="exact"/>
        <w:rPr>
          <w:rFonts w:ascii="黑体" w:eastAsia="黑体" w:hAnsi="黑体" w:cs="黑体"/>
          <w:b/>
          <w:sz w:val="32"/>
          <w:szCs w:val="32"/>
        </w:rPr>
      </w:pPr>
      <w:r w:rsidRPr="0013422D">
        <w:rPr>
          <w:rFonts w:ascii="黑体" w:eastAsia="黑体" w:hAnsi="黑体" w:cs="黑体" w:hint="eastAsia"/>
          <w:b/>
          <w:sz w:val="32"/>
          <w:szCs w:val="32"/>
        </w:rPr>
        <w:t>附件</w:t>
      </w:r>
      <w:r w:rsidRPr="0013422D">
        <w:rPr>
          <w:rFonts w:ascii="黑体" w:eastAsia="黑体" w:hAnsi="黑体" w:cs="黑体"/>
          <w:b/>
          <w:sz w:val="32"/>
          <w:szCs w:val="32"/>
        </w:rPr>
        <w:t>1</w:t>
      </w:r>
    </w:p>
    <w:p w:rsidR="00970E16" w:rsidRPr="0013422D" w:rsidRDefault="00970E16" w:rsidP="0095034F">
      <w:pPr>
        <w:spacing w:line="1200" w:lineRule="auto"/>
        <w:jc w:val="center"/>
        <w:rPr>
          <w:rFonts w:ascii="方正小标宋_GBK" w:eastAsia="方正小标宋_GBK" w:hAnsi="宋体"/>
          <w:b/>
          <w:sz w:val="52"/>
          <w:szCs w:val="52"/>
        </w:rPr>
      </w:pPr>
      <w:r w:rsidRPr="0013422D">
        <w:rPr>
          <w:rFonts w:ascii="方正小标宋_GBK" w:eastAsia="方正小标宋_GBK" w:hAnsi="宋体" w:hint="eastAsia"/>
          <w:b/>
          <w:sz w:val="52"/>
          <w:szCs w:val="52"/>
        </w:rPr>
        <w:t>南充市哲学社会科学普及基地</w:t>
      </w:r>
    </w:p>
    <w:p w:rsidR="00970E16" w:rsidRPr="0013422D" w:rsidRDefault="00970E16" w:rsidP="0095034F">
      <w:pPr>
        <w:spacing w:line="1200" w:lineRule="auto"/>
        <w:jc w:val="center"/>
        <w:rPr>
          <w:rFonts w:ascii="方正小标宋_GBK" w:eastAsia="方正小标宋_GBK" w:hAnsi="宋体"/>
          <w:b/>
          <w:sz w:val="72"/>
          <w:szCs w:val="72"/>
        </w:rPr>
      </w:pPr>
      <w:r w:rsidRPr="0013422D">
        <w:rPr>
          <w:rFonts w:ascii="方正小标宋_GBK" w:eastAsia="方正小标宋_GBK" w:hAnsi="宋体" w:hint="eastAsia"/>
          <w:b/>
          <w:sz w:val="72"/>
          <w:szCs w:val="72"/>
        </w:rPr>
        <w:t>申</w:t>
      </w:r>
      <w:r w:rsidRPr="0013422D">
        <w:rPr>
          <w:rFonts w:ascii="方正小标宋_GBK" w:eastAsia="方正小标宋_GBK" w:hAnsi="宋体"/>
          <w:b/>
          <w:sz w:val="72"/>
          <w:szCs w:val="72"/>
        </w:rPr>
        <w:t xml:space="preserve"> </w:t>
      </w:r>
      <w:r w:rsidRPr="0013422D">
        <w:rPr>
          <w:rFonts w:ascii="方正小标宋_GBK" w:eastAsia="方正小标宋_GBK" w:hAnsi="宋体" w:hint="eastAsia"/>
          <w:b/>
          <w:sz w:val="72"/>
          <w:szCs w:val="72"/>
        </w:rPr>
        <w:t>报</w:t>
      </w:r>
      <w:r w:rsidRPr="0013422D">
        <w:rPr>
          <w:rFonts w:ascii="方正小标宋_GBK" w:eastAsia="方正小标宋_GBK" w:hAnsi="宋体"/>
          <w:b/>
          <w:sz w:val="72"/>
          <w:szCs w:val="72"/>
        </w:rPr>
        <w:t xml:space="preserve"> </w:t>
      </w:r>
      <w:r w:rsidRPr="0013422D">
        <w:rPr>
          <w:rFonts w:ascii="方正小标宋_GBK" w:eastAsia="方正小标宋_GBK" w:hAnsi="宋体" w:hint="eastAsia"/>
          <w:b/>
          <w:sz w:val="72"/>
          <w:szCs w:val="72"/>
        </w:rPr>
        <w:t>表</w:t>
      </w:r>
    </w:p>
    <w:p w:rsidR="00970E16" w:rsidRPr="0013422D" w:rsidRDefault="00970E16" w:rsidP="0095034F">
      <w:pPr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ind w:firstLineChars="200" w:firstLine="643"/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ind w:firstLineChars="200" w:firstLine="643"/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ind w:firstLineChars="200" w:firstLine="643"/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spacing w:line="360" w:lineRule="auto"/>
        <w:ind w:firstLineChars="300" w:firstLine="964"/>
        <w:rPr>
          <w:rFonts w:ascii="仿宋_GB2312" w:eastAsia="仿宋_GB2312"/>
          <w:b/>
          <w:sz w:val="32"/>
          <w:u w:val="single"/>
        </w:rPr>
      </w:pPr>
      <w:r w:rsidRPr="0013422D">
        <w:rPr>
          <w:rFonts w:ascii="仿宋_GB2312" w:eastAsia="仿宋_GB2312" w:hAnsi="宋体" w:hint="eastAsia"/>
          <w:b/>
          <w:sz w:val="32"/>
        </w:rPr>
        <w:t>申报单位（盖章）</w:t>
      </w:r>
      <w:r w:rsidRPr="0013422D">
        <w:rPr>
          <w:rFonts w:ascii="仿宋_GB2312" w:eastAsia="仿宋_GB2312" w:hAnsi="宋体"/>
          <w:b/>
          <w:sz w:val="32"/>
          <w:u w:val="single"/>
        </w:rPr>
        <w:t xml:space="preserve">                     </w:t>
      </w:r>
    </w:p>
    <w:p w:rsidR="00970E16" w:rsidRPr="0013422D" w:rsidRDefault="00970E16" w:rsidP="0095034F">
      <w:pPr>
        <w:spacing w:line="360" w:lineRule="auto"/>
        <w:ind w:firstLineChars="300" w:firstLine="964"/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spacing w:line="360" w:lineRule="auto"/>
        <w:ind w:firstLineChars="300" w:firstLine="964"/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spacing w:line="360" w:lineRule="auto"/>
        <w:ind w:firstLineChars="150" w:firstLine="992"/>
        <w:rPr>
          <w:rFonts w:ascii="仿宋_GB2312" w:eastAsia="仿宋_GB2312"/>
          <w:b/>
          <w:sz w:val="32"/>
        </w:rPr>
      </w:pPr>
      <w:r w:rsidRPr="0013422D">
        <w:rPr>
          <w:rFonts w:ascii="仿宋_GB2312" w:eastAsia="仿宋_GB2312" w:hAnsi="宋体" w:hint="eastAsia"/>
          <w:b/>
          <w:spacing w:val="170"/>
          <w:sz w:val="32"/>
          <w:szCs w:val="32"/>
        </w:rPr>
        <w:t>申报时</w:t>
      </w:r>
      <w:r w:rsidRPr="0013422D">
        <w:rPr>
          <w:rFonts w:ascii="仿宋_GB2312" w:eastAsia="仿宋_GB2312" w:hAnsi="宋体" w:hint="eastAsia"/>
          <w:b/>
          <w:spacing w:val="20"/>
          <w:sz w:val="32"/>
          <w:szCs w:val="32"/>
        </w:rPr>
        <w:t>间</w:t>
      </w:r>
      <w:r w:rsidRPr="0013422D">
        <w:rPr>
          <w:rFonts w:ascii="仿宋_GB2312" w:eastAsia="仿宋_GB2312" w:hAnsi="宋体"/>
          <w:b/>
          <w:spacing w:val="20"/>
          <w:sz w:val="32"/>
          <w:szCs w:val="32"/>
        </w:rPr>
        <w:t xml:space="preserve"> </w:t>
      </w:r>
      <w:r w:rsidRPr="0013422D">
        <w:rPr>
          <w:rFonts w:ascii="仿宋_GB2312" w:eastAsia="仿宋_GB2312" w:hAnsi="宋体"/>
          <w:b/>
          <w:sz w:val="32"/>
          <w:u w:val="single"/>
        </w:rPr>
        <w:t xml:space="preserve">                     </w:t>
      </w:r>
    </w:p>
    <w:p w:rsidR="00970E16" w:rsidRPr="0013422D" w:rsidRDefault="00970E16" w:rsidP="0095034F">
      <w:pPr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</w:rPr>
      </w:pPr>
    </w:p>
    <w:p w:rsidR="00970E16" w:rsidRPr="0013422D" w:rsidRDefault="00970E16" w:rsidP="0095034F">
      <w:pPr>
        <w:adjustRightInd w:val="0"/>
        <w:snapToGrid w:val="0"/>
        <w:spacing w:line="440" w:lineRule="exact"/>
        <w:jc w:val="center"/>
        <w:rPr>
          <w:rFonts w:ascii="楷体_GB2312" w:eastAsia="楷体_GB2312" w:hAnsi="楷体" w:cs="楷体"/>
          <w:b/>
          <w:spacing w:val="34"/>
          <w:sz w:val="28"/>
          <w:szCs w:val="28"/>
        </w:rPr>
      </w:pPr>
      <w:r w:rsidRPr="0013422D">
        <w:rPr>
          <w:rFonts w:ascii="楷体_GB2312" w:eastAsia="楷体_GB2312" w:hAnsi="楷体" w:cs="楷体" w:hint="eastAsia"/>
          <w:b/>
          <w:spacing w:val="34"/>
          <w:sz w:val="28"/>
          <w:szCs w:val="28"/>
        </w:rPr>
        <w:t>中共南充市委宣传部</w:t>
      </w:r>
      <w:r w:rsidRPr="0013422D">
        <w:rPr>
          <w:rFonts w:ascii="楷体_GB2312" w:eastAsia="楷体_GB2312" w:hAnsi="楷体" w:cs="楷体"/>
          <w:b/>
          <w:spacing w:val="34"/>
          <w:sz w:val="28"/>
          <w:szCs w:val="28"/>
        </w:rPr>
        <w:t xml:space="preserve">  </w:t>
      </w:r>
    </w:p>
    <w:p w:rsidR="00970E16" w:rsidRPr="0013422D" w:rsidRDefault="00970E16" w:rsidP="0095034F">
      <w:pPr>
        <w:adjustRightInd w:val="0"/>
        <w:snapToGrid w:val="0"/>
        <w:spacing w:line="360" w:lineRule="exact"/>
        <w:jc w:val="center"/>
        <w:rPr>
          <w:rFonts w:ascii="楷体_GB2312" w:eastAsia="楷体_GB2312" w:hAnsi="楷体" w:cs="楷体"/>
          <w:b/>
          <w:spacing w:val="34"/>
          <w:sz w:val="28"/>
          <w:szCs w:val="28"/>
        </w:rPr>
      </w:pPr>
      <w:r w:rsidRPr="0013422D">
        <w:rPr>
          <w:rFonts w:ascii="楷体_GB2312" w:eastAsia="楷体_GB2312" w:hAnsi="楷体" w:cs="楷体"/>
          <w:b/>
          <w:spacing w:val="34"/>
          <w:sz w:val="28"/>
          <w:szCs w:val="28"/>
        </w:rPr>
        <w:t xml:space="preserve">                    </w:t>
      </w:r>
      <w:r w:rsidRPr="0013422D">
        <w:rPr>
          <w:rFonts w:ascii="楷体_GB2312" w:eastAsia="楷体_GB2312" w:hAnsi="楷体" w:cs="楷体" w:hint="eastAsia"/>
          <w:b/>
          <w:sz w:val="28"/>
          <w:szCs w:val="28"/>
        </w:rPr>
        <w:t>编制</w:t>
      </w:r>
    </w:p>
    <w:p w:rsidR="00970E16" w:rsidRPr="0013422D" w:rsidRDefault="00970E16" w:rsidP="0095034F">
      <w:pPr>
        <w:adjustRightInd w:val="0"/>
        <w:snapToGrid w:val="0"/>
        <w:spacing w:line="440" w:lineRule="exact"/>
        <w:jc w:val="center"/>
        <w:rPr>
          <w:rFonts w:ascii="楷体_GB2312" w:eastAsia="楷体_GB2312" w:hAnsi="楷体" w:cs="楷体"/>
          <w:b/>
          <w:sz w:val="28"/>
          <w:szCs w:val="28"/>
        </w:rPr>
      </w:pPr>
      <w:r w:rsidRPr="0013422D">
        <w:rPr>
          <w:rFonts w:ascii="楷体_GB2312" w:eastAsia="楷体_GB2312" w:hAnsi="楷体" w:cs="楷体" w:hint="eastAsia"/>
          <w:b/>
          <w:sz w:val="28"/>
          <w:szCs w:val="28"/>
        </w:rPr>
        <w:t>南充市社会科学界联合会</w:t>
      </w:r>
      <w:r w:rsidRPr="0013422D">
        <w:rPr>
          <w:rFonts w:ascii="楷体_GB2312" w:eastAsia="楷体_GB2312" w:hAnsi="楷体" w:cs="楷体"/>
          <w:b/>
          <w:sz w:val="28"/>
          <w:szCs w:val="28"/>
        </w:rPr>
        <w:t xml:space="preserve"> </w:t>
      </w:r>
    </w:p>
    <w:p w:rsidR="00970E16" w:rsidRPr="0013422D" w:rsidRDefault="00970E16" w:rsidP="0095034F">
      <w:pPr>
        <w:adjustRightInd w:val="0"/>
        <w:snapToGrid w:val="0"/>
        <w:spacing w:before="100" w:beforeAutospacing="1" w:line="440" w:lineRule="exact"/>
        <w:jc w:val="center"/>
        <w:rPr>
          <w:rFonts w:ascii="楷体_GB2312" w:eastAsia="楷体_GB2312" w:hAnsi="楷体" w:cs="楷体"/>
          <w:b/>
          <w:sz w:val="28"/>
          <w:szCs w:val="28"/>
        </w:rPr>
      </w:pPr>
      <w:r w:rsidRPr="0013422D">
        <w:rPr>
          <w:rFonts w:ascii="楷体_GB2312" w:eastAsia="楷体_GB2312" w:hAnsi="Times New Roman"/>
          <w:b/>
          <w:sz w:val="28"/>
          <w:szCs w:val="28"/>
        </w:rPr>
        <w:t>2023</w:t>
      </w:r>
      <w:r w:rsidRPr="0013422D">
        <w:rPr>
          <w:rFonts w:ascii="楷体_GB2312" w:eastAsia="楷体_GB2312" w:hAnsi="Times New Roman" w:hint="eastAsia"/>
          <w:b/>
          <w:sz w:val="28"/>
          <w:szCs w:val="28"/>
        </w:rPr>
        <w:t>年</w:t>
      </w:r>
      <w:r w:rsidRPr="0013422D">
        <w:rPr>
          <w:rFonts w:ascii="楷体_GB2312" w:eastAsia="楷体_GB2312" w:hAnsi="Times New Roman"/>
          <w:b/>
          <w:sz w:val="28"/>
          <w:szCs w:val="28"/>
        </w:rPr>
        <w:t>7</w:t>
      </w:r>
      <w:r w:rsidRPr="0013422D">
        <w:rPr>
          <w:rFonts w:ascii="楷体_GB2312" w:eastAsia="楷体_GB2312" w:hAnsi="Times New Roman" w:hint="eastAsia"/>
          <w:b/>
          <w:sz w:val="28"/>
          <w:szCs w:val="28"/>
        </w:rPr>
        <w:t>月</w:t>
      </w:r>
    </w:p>
    <w:p w:rsidR="00970E16" w:rsidRPr="0013422D" w:rsidRDefault="00970E16" w:rsidP="0095034F">
      <w:pPr>
        <w:rPr>
          <w:rFonts w:ascii="仿宋_GB2312" w:eastAsia="仿宋_GB2312" w:hAnsi="黑体" w:cs="宋体"/>
          <w:b/>
          <w:sz w:val="28"/>
          <w:szCs w:val="28"/>
        </w:rPr>
      </w:pPr>
    </w:p>
    <w:p w:rsidR="00970E16" w:rsidRPr="0013422D" w:rsidRDefault="00970E16" w:rsidP="0095034F">
      <w:pPr>
        <w:rPr>
          <w:rFonts w:ascii="仿宋_GB2312" w:eastAsia="仿宋_GB2312" w:hAnsi="黑体" w:cs="宋体"/>
          <w:b/>
          <w:sz w:val="28"/>
          <w:szCs w:val="28"/>
        </w:rPr>
      </w:pPr>
    </w:p>
    <w:p w:rsidR="00970E16" w:rsidRPr="0013422D" w:rsidRDefault="00970E16" w:rsidP="0095034F">
      <w:pPr>
        <w:rPr>
          <w:rFonts w:ascii="黑体" w:eastAsia="黑体" w:hAnsi="黑体" w:cs="宋体"/>
          <w:b/>
          <w:sz w:val="28"/>
          <w:szCs w:val="28"/>
        </w:rPr>
      </w:pPr>
      <w:r w:rsidRPr="0013422D">
        <w:rPr>
          <w:rFonts w:ascii="黑体" w:eastAsia="黑体" w:hAnsi="黑体" w:cs="宋体" w:hint="eastAsia"/>
          <w:b/>
          <w:sz w:val="28"/>
          <w:szCs w:val="28"/>
        </w:rPr>
        <w:t>填表说明：</w:t>
      </w:r>
    </w:p>
    <w:p w:rsidR="00970E16" w:rsidRPr="0013422D" w:rsidRDefault="00970E16" w:rsidP="0095034F">
      <w:pPr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1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、应严格按照规定的格式、栏目及所列标题如实、认真填写。</w:t>
      </w:r>
    </w:p>
    <w:p w:rsidR="00970E16" w:rsidRPr="0013422D" w:rsidRDefault="00970E16" w:rsidP="0095034F">
      <w:pPr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2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、“拟申报科普基地名称”是指申报单位拟建立的承担社科普及功能的基地的名称。</w:t>
      </w:r>
    </w:p>
    <w:p w:rsidR="00970E16" w:rsidRPr="0013422D" w:rsidRDefault="00970E16" w:rsidP="0095034F">
      <w:pPr>
        <w:spacing w:line="320" w:lineRule="exact"/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3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、“申报单位类型”、“现有科普场所面积”栏，请在相应的选项前的□内划“√”。</w:t>
      </w:r>
    </w:p>
    <w:p w:rsidR="00970E16" w:rsidRPr="0013422D" w:rsidRDefault="00970E16" w:rsidP="0095034F">
      <w:pPr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4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、申报单位应对所提拱材料的真实性负责，审核后，单位负责人签字并加盖单位公章。</w:t>
      </w:r>
    </w:p>
    <w:p w:rsidR="00970E16" w:rsidRPr="0013422D" w:rsidRDefault="00970E16" w:rsidP="0095034F">
      <w:pPr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5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、各单位对推荐的科普基地，应写明推荐理由和意见，负责人签字，加盖公章。</w:t>
      </w:r>
    </w:p>
    <w:p w:rsidR="00970E16" w:rsidRPr="0013422D" w:rsidRDefault="00970E16" w:rsidP="0095034F">
      <w:pPr>
        <w:rPr>
          <w:rFonts w:ascii="仿宋_GB2312" w:eastAsia="仿宋_GB2312" w:hAnsi="华文仿宋" w:cs="宋体"/>
          <w:b/>
          <w:sz w:val="28"/>
          <w:szCs w:val="28"/>
        </w:rPr>
      </w:pPr>
      <w:r w:rsidRPr="0013422D">
        <w:rPr>
          <w:rFonts w:ascii="仿宋_GB2312" w:eastAsia="仿宋_GB2312" w:hAnsi="华文仿宋" w:cs="宋体"/>
          <w:b/>
          <w:sz w:val="28"/>
          <w:szCs w:val="28"/>
        </w:rPr>
        <w:t>6</w:t>
      </w:r>
      <w:r w:rsidRPr="0013422D">
        <w:rPr>
          <w:rFonts w:ascii="仿宋_GB2312" w:eastAsia="仿宋_GB2312" w:hAnsi="华文仿宋" w:cs="宋体" w:hint="eastAsia"/>
          <w:b/>
          <w:sz w:val="28"/>
          <w:szCs w:val="28"/>
        </w:rPr>
        <w:t>、申报表中第三、四、五项内容应详细填写，不够可添页或用附件形式。</w:t>
      </w: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2"/>
          <w:szCs w:val="32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p w:rsidR="00970E16" w:rsidRPr="0013422D" w:rsidRDefault="00970E16" w:rsidP="0095034F">
      <w:pPr>
        <w:rPr>
          <w:rFonts w:ascii="仿宋_GB2312" w:eastAsia="仿宋_GB2312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540"/>
        <w:gridCol w:w="360"/>
        <w:gridCol w:w="1199"/>
        <w:gridCol w:w="1343"/>
        <w:gridCol w:w="338"/>
        <w:gridCol w:w="1080"/>
        <w:gridCol w:w="974"/>
        <w:gridCol w:w="443"/>
        <w:gridCol w:w="1610"/>
      </w:tblGrid>
      <w:tr w:rsidR="00970E16" w:rsidRPr="0013422D" w:rsidTr="00AA393C">
        <w:trPr>
          <w:trHeight w:val="411"/>
        </w:trPr>
        <w:tc>
          <w:tcPr>
            <w:tcW w:w="9255" w:type="dxa"/>
            <w:gridSpan w:val="10"/>
          </w:tcPr>
          <w:p w:rsidR="00970E16" w:rsidRPr="0013422D" w:rsidRDefault="00970E16" w:rsidP="00AA393C">
            <w:pPr>
              <w:spacing w:line="320" w:lineRule="exact"/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一、基本信息</w:t>
            </w: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申报单位名称</w:t>
            </w:r>
          </w:p>
        </w:tc>
        <w:tc>
          <w:tcPr>
            <w:tcW w:w="2880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拟申报科普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基地名称</w:t>
            </w:r>
          </w:p>
        </w:tc>
        <w:tc>
          <w:tcPr>
            <w:tcW w:w="2053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申报单位类型</w:t>
            </w:r>
          </w:p>
        </w:tc>
        <w:tc>
          <w:tcPr>
            <w:tcW w:w="6987" w:type="dxa"/>
            <w:gridSpan w:val="7"/>
          </w:tcPr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26" type="#_x0000_t202" style="position:absolute;margin-left:-3.55pt;margin-top:20.2pt;width:20.25pt;height:22.8pt;z-index:-251658240;mso-position-horizontal-relative:text;mso-position-vertical-relative:text" strokecolor="white">
                  <v:textbox style="mso-next-textbox:#文本框 9" inset="0,0,0,0">
                    <w:txbxContent>
                      <w:p w:rsidR="00970E16" w:rsidRDefault="00970E16" w:rsidP="0095034F">
                        <w:pPr>
                          <w:rPr>
                            <w:sz w:val="44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□爱国主义教育基地、廉政教育基地、党史教育基地等</w:t>
            </w:r>
          </w:p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□文化场馆（包括图书馆、博物馆、美术馆、档案馆、纪念馆、文化馆（站）、文艺演出场馆、文创基地等）</w:t>
            </w:r>
          </w:p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□历史、文化、自然景区（包括人文主题公园等）</w:t>
            </w:r>
          </w:p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□教育机构（包括幼儿园、中小学、中专及职业院校、高等院校、行政院校、有关培训基地等）</w:t>
            </w:r>
          </w:p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□人文社会科学研究机构（含社科类社会组织）</w:t>
            </w:r>
          </w:p>
          <w:p w:rsidR="00970E16" w:rsidRPr="0013422D" w:rsidRDefault="00970E16" w:rsidP="00AA393C">
            <w:pPr>
              <w:spacing w:line="24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□其他有条件向公众开展社科普及的部门和机构（包括城镇社区、农村基层组织、企事业单位、社会团体等）</w:t>
            </w:r>
          </w:p>
        </w:tc>
      </w:tr>
      <w:tr w:rsidR="00970E16" w:rsidRPr="0013422D" w:rsidTr="00AA393C">
        <w:trPr>
          <w:trHeight w:val="514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上级主管单位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（盖章）</w:t>
            </w: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负责人姓名</w:t>
            </w:r>
          </w:p>
        </w:tc>
        <w:tc>
          <w:tcPr>
            <w:tcW w:w="2880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053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联系人姓名</w:t>
            </w:r>
          </w:p>
        </w:tc>
        <w:tc>
          <w:tcPr>
            <w:tcW w:w="2880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053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申报科普基地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通讯地址</w:t>
            </w:r>
          </w:p>
        </w:tc>
        <w:tc>
          <w:tcPr>
            <w:tcW w:w="2880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申报科普基地邮编</w:t>
            </w:r>
          </w:p>
        </w:tc>
        <w:tc>
          <w:tcPr>
            <w:tcW w:w="2053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41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申报科普基地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传真电话</w:t>
            </w:r>
          </w:p>
        </w:tc>
        <w:tc>
          <w:tcPr>
            <w:tcW w:w="2880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  <w:tc>
          <w:tcPr>
            <w:tcW w:w="2054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申报科普基地电子邮箱</w:t>
            </w:r>
          </w:p>
        </w:tc>
        <w:tc>
          <w:tcPr>
            <w:tcW w:w="2053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624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现有科普场所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面积</w:t>
            </w:r>
          </w:p>
        </w:tc>
        <w:tc>
          <w:tcPr>
            <w:tcW w:w="6987" w:type="dxa"/>
            <w:gridSpan w:val="7"/>
          </w:tcPr>
          <w:p w:rsidR="00970E16" w:rsidRPr="0013422D" w:rsidRDefault="00970E16" w:rsidP="00AA393C">
            <w:pPr>
              <w:spacing w:line="320" w:lineRule="exact"/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□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>50-150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平方米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□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>150-300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平方米</w:t>
            </w:r>
          </w:p>
          <w:p w:rsidR="00970E16" w:rsidRPr="0013422D" w:rsidRDefault="00970E16" w:rsidP="00AA393C">
            <w:pPr>
              <w:spacing w:line="320" w:lineRule="exact"/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□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>300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平方米以上</w:t>
            </w:r>
          </w:p>
        </w:tc>
      </w:tr>
      <w:tr w:rsidR="00970E16" w:rsidRPr="0013422D" w:rsidTr="00AA393C">
        <w:trPr>
          <w:trHeight w:val="84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现有科普载体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82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现有科普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电教设备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821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科普活动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经费及来源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1706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已有科普资料及制品（图书、光碟等，如有，请作为附件材料一同报送）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847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科普工作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rPr>
          <w:trHeight w:val="1044"/>
        </w:trPr>
        <w:tc>
          <w:tcPr>
            <w:tcW w:w="2268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科普基地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主题方向</w:t>
            </w:r>
          </w:p>
        </w:tc>
        <w:tc>
          <w:tcPr>
            <w:tcW w:w="6987" w:type="dxa"/>
            <w:gridSpan w:val="7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c>
          <w:tcPr>
            <w:tcW w:w="9255" w:type="dxa"/>
            <w:gridSpan w:val="10"/>
          </w:tcPr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二、科普工作人员情况</w:t>
            </w:r>
          </w:p>
        </w:tc>
      </w:tr>
      <w:tr w:rsidR="00970E16" w:rsidRPr="0013422D" w:rsidTr="00AA393C">
        <w:tc>
          <w:tcPr>
            <w:tcW w:w="1908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现有从事科普</w:t>
            </w:r>
          </w:p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工作人员数</w:t>
            </w:r>
          </w:p>
        </w:tc>
        <w:tc>
          <w:tcPr>
            <w:tcW w:w="7347" w:type="dxa"/>
            <w:gridSpan w:val="8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>1.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专职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名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；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 2.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兼职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名。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</w:tc>
      </w:tr>
      <w:tr w:rsidR="00970E16" w:rsidRPr="0013422D" w:rsidTr="00AA393C">
        <w:tc>
          <w:tcPr>
            <w:tcW w:w="9255" w:type="dxa"/>
            <w:gridSpan w:val="10"/>
          </w:tcPr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骨干工作人员（包括专兼职）情况：</w:t>
            </w:r>
          </w:p>
        </w:tc>
      </w:tr>
      <w:tr w:rsidR="00970E16" w:rsidRPr="0013422D" w:rsidTr="00AA393C">
        <w:trPr>
          <w:trHeight w:val="670"/>
        </w:trPr>
        <w:tc>
          <w:tcPr>
            <w:tcW w:w="1368" w:type="dxa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姓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099" w:type="dxa"/>
            <w:gridSpan w:val="3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1343" w:type="dxa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418" w:type="dxa"/>
            <w:gridSpan w:val="2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职称职务</w:t>
            </w:r>
          </w:p>
        </w:tc>
        <w:tc>
          <w:tcPr>
            <w:tcW w:w="1417" w:type="dxa"/>
            <w:gridSpan w:val="2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本人专长</w:t>
            </w:r>
          </w:p>
        </w:tc>
        <w:tc>
          <w:tcPr>
            <w:tcW w:w="1610" w:type="dxa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联系电话</w:t>
            </w:r>
          </w:p>
        </w:tc>
      </w:tr>
      <w:tr w:rsidR="00970E16" w:rsidRPr="0013422D" w:rsidTr="00AA393C">
        <w:trPr>
          <w:trHeight w:val="894"/>
        </w:trPr>
        <w:tc>
          <w:tcPr>
            <w:tcW w:w="1368" w:type="dxa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343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610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  <w:tr w:rsidR="00970E16" w:rsidRPr="0013422D" w:rsidTr="00AA393C">
        <w:trPr>
          <w:trHeight w:val="822"/>
        </w:trPr>
        <w:tc>
          <w:tcPr>
            <w:tcW w:w="1368" w:type="dxa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1343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610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  <w:tr w:rsidR="00970E16" w:rsidRPr="0013422D" w:rsidTr="00AA393C">
        <w:trPr>
          <w:trHeight w:val="848"/>
        </w:trPr>
        <w:tc>
          <w:tcPr>
            <w:tcW w:w="1368" w:type="dxa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1343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610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  <w:tr w:rsidR="00970E16" w:rsidRPr="0013422D" w:rsidTr="00AA393C">
        <w:trPr>
          <w:trHeight w:val="846"/>
        </w:trPr>
        <w:tc>
          <w:tcPr>
            <w:tcW w:w="1368" w:type="dxa"/>
            <w:vAlign w:val="center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1343" w:type="dxa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610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  <w:tr w:rsidR="00970E16" w:rsidRPr="0013422D" w:rsidTr="00AA393C">
        <w:trPr>
          <w:trHeight w:val="844"/>
        </w:trPr>
        <w:tc>
          <w:tcPr>
            <w:tcW w:w="1368" w:type="dxa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2099" w:type="dxa"/>
            <w:gridSpan w:val="3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1343" w:type="dxa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610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  <w:tr w:rsidR="00970E16" w:rsidRPr="0013422D" w:rsidTr="00AA393C">
        <w:trPr>
          <w:trHeight w:val="844"/>
        </w:trPr>
        <w:tc>
          <w:tcPr>
            <w:tcW w:w="9255" w:type="dxa"/>
            <w:gridSpan w:val="10"/>
            <w:vAlign w:val="center"/>
          </w:tcPr>
          <w:p w:rsidR="00970E16" w:rsidRPr="0013422D" w:rsidRDefault="00970E16" w:rsidP="00AA393C">
            <w:pPr>
              <w:spacing w:line="3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bookmarkStart w:id="0" w:name="_Toc268262792"/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三、近三年来已开展的科普活动的主要内容、规模、特色及成效和今后工作规划</w:t>
            </w:r>
            <w:bookmarkEnd w:id="0"/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</w:tbl>
    <w:tbl>
      <w:tblPr>
        <w:tblpPr w:leftFromText="180" w:rightFromText="180" w:vertAnchor="text" w:horzAnchor="margin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970E16" w:rsidRPr="0013422D" w:rsidTr="00AA393C">
        <w:trPr>
          <w:trHeight w:val="3728"/>
        </w:trPr>
        <w:tc>
          <w:tcPr>
            <w:tcW w:w="9180" w:type="dxa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四、申请科普基地的理由</w:t>
            </w: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13422D">
            <w:pPr>
              <w:ind w:firstLineChars="1300" w:firstLine="2741"/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申报单位（盖章）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     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单位领导签字：</w:t>
            </w:r>
          </w:p>
          <w:p w:rsidR="00970E16" w:rsidRPr="0013422D" w:rsidRDefault="00970E16" w:rsidP="0013422D">
            <w:pPr>
              <w:ind w:firstLineChars="2200" w:firstLine="6184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年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月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日</w:t>
            </w:r>
          </w:p>
        </w:tc>
      </w:tr>
      <w:tr w:rsidR="00970E16" w:rsidRPr="0013422D" w:rsidTr="00AA393C">
        <w:trPr>
          <w:trHeight w:val="3120"/>
        </w:trPr>
        <w:tc>
          <w:tcPr>
            <w:tcW w:w="9180" w:type="dxa"/>
          </w:tcPr>
          <w:p w:rsidR="00970E16" w:rsidRPr="0013422D" w:rsidRDefault="00970E16" w:rsidP="00AA393C">
            <w:pPr>
              <w:spacing w:line="360" w:lineRule="exact"/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五、县（市、区）社科联、高校社科联或市级有关学会（协会、研究会）推荐意见</w:t>
            </w: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13422D">
            <w:pPr>
              <w:ind w:firstLineChars="2200" w:firstLine="6184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（盖章）</w:t>
            </w:r>
          </w:p>
          <w:p w:rsidR="00970E16" w:rsidRPr="0013422D" w:rsidRDefault="00970E16" w:rsidP="0013422D">
            <w:pPr>
              <w:ind w:firstLineChars="2200" w:firstLine="6184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年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月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日</w:t>
            </w:r>
          </w:p>
        </w:tc>
      </w:tr>
      <w:tr w:rsidR="00970E16" w:rsidRPr="0013422D" w:rsidTr="00AA393C">
        <w:trPr>
          <w:trHeight w:val="2246"/>
        </w:trPr>
        <w:tc>
          <w:tcPr>
            <w:tcW w:w="9180" w:type="dxa"/>
          </w:tcPr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六、专家评审意见</w:t>
            </w: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Cs w:val="21"/>
              </w:rPr>
            </w:pP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  <w:p w:rsidR="00970E16" w:rsidRPr="0013422D" w:rsidRDefault="00970E16" w:rsidP="0013422D">
            <w:pPr>
              <w:ind w:firstLineChars="2200" w:firstLine="6184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年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月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日</w:t>
            </w:r>
          </w:p>
        </w:tc>
      </w:tr>
      <w:tr w:rsidR="00970E16" w:rsidRPr="0013422D" w:rsidTr="00AA393C">
        <w:trPr>
          <w:trHeight w:val="1710"/>
        </w:trPr>
        <w:tc>
          <w:tcPr>
            <w:tcW w:w="9180" w:type="dxa"/>
          </w:tcPr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七、审定意见</w:t>
            </w:r>
          </w:p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</w:p>
          <w:p w:rsidR="00970E16" w:rsidRPr="0013422D" w:rsidRDefault="00970E16" w:rsidP="0013422D">
            <w:pPr>
              <w:ind w:firstLineChars="2200" w:firstLine="6184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年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月</w:t>
            </w:r>
            <w:r w:rsidRPr="0013422D">
              <w:rPr>
                <w:rFonts w:ascii="仿宋_GB2312" w:eastAsia="仿宋_GB2312" w:hAnsi="仿宋" w:cs="仿宋"/>
                <w:b/>
                <w:sz w:val="28"/>
                <w:szCs w:val="28"/>
              </w:rPr>
              <w:t xml:space="preserve">     </w:t>
            </w: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日</w:t>
            </w:r>
          </w:p>
        </w:tc>
      </w:tr>
      <w:tr w:rsidR="00970E16" w:rsidRPr="0013422D" w:rsidTr="00AA393C">
        <w:trPr>
          <w:trHeight w:val="1020"/>
        </w:trPr>
        <w:tc>
          <w:tcPr>
            <w:tcW w:w="9180" w:type="dxa"/>
          </w:tcPr>
          <w:p w:rsidR="00970E16" w:rsidRPr="0013422D" w:rsidRDefault="00970E16" w:rsidP="00AA393C">
            <w:pPr>
              <w:jc w:val="left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备注</w:t>
            </w:r>
          </w:p>
        </w:tc>
      </w:tr>
    </w:tbl>
    <w:p w:rsidR="00970E16" w:rsidRPr="0013422D" w:rsidRDefault="00970E16" w:rsidP="0095034F">
      <w:pPr>
        <w:jc w:val="left"/>
        <w:rPr>
          <w:rFonts w:ascii="仿宋_GB2312" w:eastAsia="仿宋_GB2312" w:hAnsi="黑体" w:cs="黑体"/>
          <w:b/>
          <w:sz w:val="32"/>
          <w:szCs w:val="32"/>
        </w:rPr>
      </w:pPr>
    </w:p>
    <w:p w:rsidR="00970E16" w:rsidRPr="00AB5329" w:rsidRDefault="00970E16" w:rsidP="0095034F">
      <w:pPr>
        <w:jc w:val="left"/>
        <w:rPr>
          <w:rFonts w:ascii="黑体" w:eastAsia="黑体" w:hAnsi="黑体" w:cs="黑体"/>
          <w:b/>
          <w:sz w:val="32"/>
          <w:szCs w:val="32"/>
        </w:rPr>
      </w:pPr>
      <w:r w:rsidRPr="0013422D">
        <w:rPr>
          <w:rFonts w:ascii="仿宋_GB2312" w:eastAsia="仿宋_GB2312" w:hAnsi="黑体" w:cs="黑体"/>
          <w:b/>
          <w:sz w:val="32"/>
          <w:szCs w:val="32"/>
        </w:rPr>
        <w:br w:type="page"/>
      </w:r>
      <w:r w:rsidRPr="00AB5329">
        <w:rPr>
          <w:rFonts w:ascii="黑体" w:eastAsia="黑体" w:hAnsi="黑体" w:cs="黑体" w:hint="eastAsia"/>
          <w:b/>
          <w:sz w:val="32"/>
          <w:szCs w:val="32"/>
        </w:rPr>
        <w:t>附件</w:t>
      </w:r>
      <w:r w:rsidRPr="00AB5329">
        <w:rPr>
          <w:rFonts w:ascii="黑体" w:eastAsia="黑体" w:hAnsi="黑体" w:cs="黑体"/>
          <w:b/>
          <w:sz w:val="32"/>
          <w:szCs w:val="32"/>
        </w:rPr>
        <w:t>2</w:t>
      </w:r>
    </w:p>
    <w:p w:rsidR="00970E16" w:rsidRPr="00AB5329" w:rsidRDefault="00970E16" w:rsidP="0095034F">
      <w:pPr>
        <w:jc w:val="center"/>
        <w:rPr>
          <w:rFonts w:ascii="方正小标宋_GBK" w:eastAsia="方正小标宋_GBK"/>
          <w:b/>
          <w:sz w:val="36"/>
          <w:szCs w:val="36"/>
        </w:rPr>
      </w:pPr>
      <w:r w:rsidRPr="00AB5329">
        <w:rPr>
          <w:rFonts w:ascii="方正小标宋_GBK" w:eastAsia="方正小标宋_GBK" w:hAnsi="方正小标宋简体" w:cs="方正小标宋简体" w:hint="eastAsia"/>
          <w:b/>
          <w:sz w:val="44"/>
          <w:szCs w:val="44"/>
        </w:rPr>
        <w:t>南充市哲学社会科学普及基地评估表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"/>
        <w:gridCol w:w="4863"/>
        <w:gridCol w:w="1422"/>
        <w:gridCol w:w="900"/>
        <w:gridCol w:w="916"/>
      </w:tblGrid>
      <w:tr w:rsidR="00970E16" w:rsidRPr="0013422D" w:rsidTr="00AA393C">
        <w:trPr>
          <w:trHeight w:val="607"/>
          <w:tblHeader/>
          <w:jc w:val="center"/>
        </w:trPr>
        <w:tc>
          <w:tcPr>
            <w:tcW w:w="899" w:type="dxa"/>
            <w:vAlign w:val="center"/>
          </w:tcPr>
          <w:p w:rsidR="00970E16" w:rsidRPr="0013422D" w:rsidRDefault="00970E16" w:rsidP="00AA393C">
            <w:pPr>
              <w:spacing w:line="32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评估项目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评估内容</w:t>
            </w:r>
          </w:p>
        </w:tc>
        <w:tc>
          <w:tcPr>
            <w:tcW w:w="1422" w:type="dxa"/>
            <w:vAlign w:val="center"/>
          </w:tcPr>
          <w:p w:rsidR="00970E16" w:rsidRPr="0013422D" w:rsidRDefault="00970E16" w:rsidP="00AA393C">
            <w:pPr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评估方式</w:t>
            </w:r>
          </w:p>
        </w:tc>
        <w:tc>
          <w:tcPr>
            <w:tcW w:w="900" w:type="dxa"/>
            <w:vAlign w:val="center"/>
          </w:tcPr>
          <w:p w:rsidR="00970E16" w:rsidRPr="0013422D" w:rsidRDefault="00970E16" w:rsidP="00AA393C">
            <w:pPr>
              <w:spacing w:line="36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自查得分</w:t>
            </w:r>
          </w:p>
        </w:tc>
        <w:tc>
          <w:tcPr>
            <w:tcW w:w="916" w:type="dxa"/>
            <w:vAlign w:val="center"/>
          </w:tcPr>
          <w:p w:rsidR="00970E16" w:rsidRPr="0013422D" w:rsidRDefault="00970E16" w:rsidP="00AA393C">
            <w:pPr>
              <w:spacing w:line="36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评估得分</w:t>
            </w:r>
          </w:p>
        </w:tc>
      </w:tr>
      <w:tr w:rsidR="00970E16" w:rsidRPr="0013422D" w:rsidTr="00AA393C">
        <w:trPr>
          <w:cantSplit/>
          <w:trHeight w:val="1117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组织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领导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</w:rPr>
              <w:t>(15</w:t>
            </w:r>
            <w:r w:rsidRPr="0013422D">
              <w:rPr>
                <w:rFonts w:ascii="仿宋_GB2312" w:eastAsia="仿宋_GB2312" w:hAnsi="仿宋" w:cs="仿宋" w:hint="eastAsia"/>
                <w:b/>
              </w:rPr>
              <w:t>分</w:t>
            </w:r>
            <w:r w:rsidRPr="0013422D">
              <w:rPr>
                <w:rFonts w:ascii="仿宋_GB2312" w:eastAsia="仿宋_GB2312" w:hAnsi="仿宋" w:cs="仿宋"/>
                <w:b/>
              </w:rPr>
              <w:t>)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．单位党组织重视科普工作，明确领导分工，有科普工作计划，把科普工作纳入单位工作的总体规划，统一部署（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                       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召开座谈会、查阅有关文件、记录等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1112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2*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．单位领导每年听取汇报和研究部署科普工作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次以上、带头参加人文社科知识学习，积极支持和参与各类科普活动（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                       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574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3*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．单位每年将科普基地所需经费纳入预算，能满足科普活动需要。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                       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321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科普队伍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</w:rPr>
              <w:t>(15</w:t>
            </w:r>
            <w:r w:rsidRPr="0013422D">
              <w:rPr>
                <w:rFonts w:ascii="仿宋_GB2312" w:eastAsia="仿宋_GB2312" w:hAnsi="仿宋" w:cs="仿宋" w:hint="eastAsia"/>
                <w:b/>
              </w:rPr>
              <w:t>分</w:t>
            </w:r>
            <w:r w:rsidRPr="0013422D">
              <w:rPr>
                <w:rFonts w:ascii="仿宋_GB2312" w:eastAsia="仿宋_GB2312" w:hAnsi="仿宋" w:cs="仿宋"/>
                <w:b/>
              </w:rPr>
              <w:t>)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4*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．单位有专人负责科普工作。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</w:t>
            </w:r>
            <w:r w:rsidRPr="0013422D">
              <w:rPr>
                <w:rFonts w:ascii="仿宋_GB2312" w:eastAsia="仿宋_GB2312" w:hAnsi="仿宋" w:cs="仿宋" w:hint="eastAsia"/>
                <w:b/>
                <w:szCs w:val="21"/>
              </w:rPr>
              <w:t>（</w:t>
            </w:r>
            <w:r w:rsidRPr="0013422D">
              <w:rPr>
                <w:rFonts w:ascii="仿宋_GB2312" w:eastAsia="仿宋_GB2312" w:hAnsi="仿宋" w:cs="仿宋"/>
                <w:b/>
                <w:szCs w:val="21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Cs w:val="21"/>
              </w:rPr>
              <w:t>分）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召开座谈会、查看相关记录、资料等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860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．科普基地拥有一支由相对固定的人员（专家、科普志愿者、工作积极分子等）组成的科普工作队伍（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1130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．与当地社区、乡村、学校、机关、企事业单位、社会团体、媒体等保持良好而密切的联系，能够取得相关单位对社科普及工作的积极支持（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10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阵地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建设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</w:rPr>
              <w:t>(20</w:t>
            </w:r>
            <w:r w:rsidRPr="0013422D">
              <w:rPr>
                <w:rFonts w:ascii="仿宋_GB2312" w:eastAsia="仿宋_GB2312" w:hAnsi="仿宋" w:cs="仿宋" w:hint="eastAsia"/>
                <w:b/>
              </w:rPr>
              <w:t>分</w:t>
            </w:r>
            <w:r w:rsidRPr="0013422D">
              <w:rPr>
                <w:rFonts w:ascii="仿宋_GB2312" w:eastAsia="仿宋_GB2312" w:hAnsi="仿宋" w:cs="仿宋"/>
                <w:b/>
              </w:rPr>
              <w:t>)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13422D">
            <w:pPr>
              <w:spacing w:line="260" w:lineRule="exact"/>
              <w:ind w:left="4096" w:hangingChars="1700" w:hanging="4096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7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．有科普平台（讲坛、讲座等）（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实地、实物查看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882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8*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．有一处以上科普活动场所（面积不小于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200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平方米），有一定数量的社科普及刊物和图书资料等（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858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9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．编有社科普及类报刊或广电节目（包括在报刊内开设社科普及专栏），开辟社科普及宣传橱窗、展板、黑板报等（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82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．建有社科普及类网站（包括在综合网站开设社科普及栏目）（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31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制度建设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</w:rPr>
              <w:t>(15</w:t>
            </w:r>
            <w:r w:rsidRPr="0013422D">
              <w:rPr>
                <w:rFonts w:ascii="仿宋_GB2312" w:eastAsia="仿宋_GB2312" w:hAnsi="仿宋" w:cs="仿宋" w:hint="eastAsia"/>
                <w:b/>
              </w:rPr>
              <w:t>分</w:t>
            </w:r>
            <w:r w:rsidRPr="0013422D">
              <w:rPr>
                <w:rFonts w:ascii="仿宋_GB2312" w:eastAsia="仿宋_GB2312" w:hAnsi="仿宋" w:cs="仿宋"/>
                <w:b/>
              </w:rPr>
              <w:t>)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．科普活动年初有计划，年底有总结（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查看相关资料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98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12*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．有比较完善的激励机制，将科普工作纳入单位的考核、评比（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28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13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．能够结合科普工作实际进行理论研讨与探讨（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trHeight w:val="769"/>
          <w:tblHeader/>
          <w:jc w:val="center"/>
        </w:trPr>
        <w:tc>
          <w:tcPr>
            <w:tcW w:w="899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评估项目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评估内容</w:t>
            </w:r>
          </w:p>
        </w:tc>
        <w:tc>
          <w:tcPr>
            <w:tcW w:w="1422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评估方式</w:t>
            </w:r>
          </w:p>
        </w:tc>
        <w:tc>
          <w:tcPr>
            <w:tcW w:w="900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自查得分</w:t>
            </w:r>
          </w:p>
        </w:tc>
        <w:tc>
          <w:tcPr>
            <w:tcW w:w="916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8"/>
                <w:szCs w:val="28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8"/>
                <w:szCs w:val="28"/>
              </w:rPr>
              <w:t>评估得分</w:t>
            </w:r>
          </w:p>
        </w:tc>
      </w:tr>
      <w:tr w:rsidR="00970E16" w:rsidRPr="0013422D" w:rsidTr="00AA393C">
        <w:trPr>
          <w:cantSplit/>
          <w:trHeight w:val="1597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活动内容</w:t>
            </w:r>
          </w:p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</w:rPr>
              <w:t>(35</w:t>
            </w:r>
            <w:r w:rsidRPr="0013422D">
              <w:rPr>
                <w:rFonts w:ascii="仿宋_GB2312" w:eastAsia="仿宋_GB2312" w:hAnsi="仿宋" w:cs="仿宋" w:hint="eastAsia"/>
                <w:b/>
              </w:rPr>
              <w:t>分</w:t>
            </w:r>
            <w:r w:rsidRPr="0013422D">
              <w:rPr>
                <w:rFonts w:ascii="仿宋_GB2312" w:eastAsia="仿宋_GB2312" w:hAnsi="仿宋" w:cs="仿宋"/>
                <w:b/>
              </w:rPr>
              <w:t>)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14*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．经常开展科学、文明、健康的群众性、社会性人文知识培训、讲座、报告、竞赛及宣传教育等科普活动，活动形式新颖、内容丰富。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(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每年不少于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次，全年参与公众不少于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2000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人次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) 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查看有关文字、音像资料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31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Cs w:val="21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15*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．科普基地主题鲜明，普及社科知识、内容在全省具有特色（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  <w:vMerge w:val="restart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  <w:vMerge w:val="restart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685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．参加全市每年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3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月份的科普活动月及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月份的科普活动周活动（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 xml:space="preserve">                              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  <w:vMerge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  <w:vMerge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84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17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．编有科普读物或宣传手册、挂图、录音录像等文字、影音资料（近三年内）（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63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18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．建立科普工作档案，每次科普活动有文字记载和照片或录影资料（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920"/>
          <w:tblHeader/>
          <w:jc w:val="center"/>
        </w:trPr>
        <w:tc>
          <w:tcPr>
            <w:tcW w:w="899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社会影响</w:t>
            </w:r>
            <w:r w:rsidRPr="0013422D">
              <w:rPr>
                <w:rFonts w:ascii="仿宋_GB2312" w:eastAsia="仿宋_GB2312" w:hAnsi="仿宋" w:cs="仿宋" w:hint="eastAsia"/>
                <w:b/>
                <w:szCs w:val="21"/>
              </w:rPr>
              <w:t>（加分项目）</w:t>
            </w: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19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．媒体宣传（市级报刊、网站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分，省级报刊、网站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4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分，中央级报刊、网站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分，同一项内容就高评分）。</w:t>
            </w:r>
          </w:p>
        </w:tc>
        <w:tc>
          <w:tcPr>
            <w:tcW w:w="1422" w:type="dxa"/>
            <w:vMerge w:val="restart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查看资料（有关报刊、获奖证书等）</w:t>
            </w: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72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20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．活动获奖（市级每项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分，省级每项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4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分，国家级每项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分，同一项活动就高评分）。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94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21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．论文发表（市级报刊每篇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分，省级报刊每篇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4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分，中央级报刊每篇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6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分）。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cantSplit/>
          <w:trHeight w:val="794"/>
          <w:tblHeader/>
          <w:jc w:val="center"/>
        </w:trPr>
        <w:tc>
          <w:tcPr>
            <w:tcW w:w="899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4863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22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．科普工作坚持创新（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分）、富有特色（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分）、成绩显著（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3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分）（加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1-5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分）</w:t>
            </w:r>
          </w:p>
        </w:tc>
        <w:tc>
          <w:tcPr>
            <w:tcW w:w="1422" w:type="dxa"/>
            <w:vMerge/>
            <w:vAlign w:val="center"/>
          </w:tcPr>
          <w:p w:rsidR="00970E16" w:rsidRPr="0013422D" w:rsidRDefault="00970E16" w:rsidP="00AA393C">
            <w:pPr>
              <w:widowControl/>
              <w:spacing w:line="260" w:lineRule="exact"/>
              <w:jc w:val="lef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00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  <w:tc>
          <w:tcPr>
            <w:tcW w:w="916" w:type="dxa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</w:rPr>
            </w:pPr>
          </w:p>
        </w:tc>
      </w:tr>
      <w:tr w:rsidR="00970E16" w:rsidRPr="0013422D" w:rsidTr="00AA393C">
        <w:trPr>
          <w:trHeight w:val="615"/>
          <w:tblHeader/>
          <w:jc w:val="center"/>
        </w:trPr>
        <w:tc>
          <w:tcPr>
            <w:tcW w:w="899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总分</w:t>
            </w:r>
          </w:p>
        </w:tc>
        <w:tc>
          <w:tcPr>
            <w:tcW w:w="6285" w:type="dxa"/>
            <w:gridSpan w:val="2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自查总分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=1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至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18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项自评分；评估总分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=1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至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22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项评估分</w:t>
            </w:r>
          </w:p>
        </w:tc>
        <w:tc>
          <w:tcPr>
            <w:tcW w:w="900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18"/>
                <w:szCs w:val="18"/>
              </w:rPr>
            </w:pPr>
          </w:p>
        </w:tc>
        <w:tc>
          <w:tcPr>
            <w:tcW w:w="916" w:type="dxa"/>
            <w:vAlign w:val="center"/>
          </w:tcPr>
          <w:p w:rsidR="00970E16" w:rsidRPr="0013422D" w:rsidRDefault="00970E16" w:rsidP="00AA393C">
            <w:pPr>
              <w:spacing w:line="260" w:lineRule="exact"/>
              <w:rPr>
                <w:rFonts w:ascii="仿宋_GB2312" w:eastAsia="仿宋_GB2312" w:hAnsi="仿宋" w:cs="仿宋"/>
                <w:b/>
                <w:sz w:val="18"/>
                <w:szCs w:val="18"/>
              </w:rPr>
            </w:pPr>
          </w:p>
        </w:tc>
      </w:tr>
      <w:tr w:rsidR="00970E16" w:rsidRPr="0013422D" w:rsidTr="00AA393C">
        <w:trPr>
          <w:trHeight w:val="2492"/>
          <w:tblHeader/>
          <w:jc w:val="center"/>
        </w:trPr>
        <w:tc>
          <w:tcPr>
            <w:tcW w:w="899" w:type="dxa"/>
            <w:vAlign w:val="center"/>
          </w:tcPr>
          <w:p w:rsidR="00970E16" w:rsidRPr="0013422D" w:rsidRDefault="00970E16" w:rsidP="00AA393C">
            <w:pPr>
              <w:spacing w:line="260" w:lineRule="exact"/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备注</w:t>
            </w:r>
          </w:p>
        </w:tc>
        <w:tc>
          <w:tcPr>
            <w:tcW w:w="8101" w:type="dxa"/>
            <w:gridSpan w:val="4"/>
            <w:vAlign w:val="center"/>
          </w:tcPr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．标有“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*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”的评估内容，为申请南充市社科普及的必须具备指标；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2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．申报南充市社科普及基地的“自查得分”应不低于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80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分（即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至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18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项评估内容得分）；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3.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“加分项目”作为综合评估参考。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4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．“评估得分”由各县（市、区）社科联、高校社科联或市级有关学会（协会、研究会）组织考查后填写；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  <w:r w:rsidRPr="0013422D">
              <w:rPr>
                <w:rFonts w:ascii="仿宋_GB2312" w:eastAsia="仿宋_GB2312" w:hAnsi="仿宋" w:cs="仿宋"/>
                <w:b/>
                <w:sz w:val="24"/>
              </w:rPr>
              <w:t>5.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市社科联社科普及部将根据相关申报推荐意见</w:t>
            </w:r>
            <w:r w:rsidRPr="0013422D">
              <w:rPr>
                <w:rFonts w:ascii="仿宋_GB2312" w:eastAsia="仿宋_GB2312" w:hAnsi="仿宋" w:cs="仿宋"/>
                <w:b/>
                <w:sz w:val="24"/>
              </w:rPr>
              <w:t>,</w:t>
            </w:r>
            <w:r w:rsidRPr="0013422D">
              <w:rPr>
                <w:rFonts w:ascii="仿宋_GB2312" w:eastAsia="仿宋_GB2312" w:hAnsi="仿宋" w:cs="仿宋" w:hint="eastAsia"/>
                <w:b/>
                <w:sz w:val="24"/>
              </w:rPr>
              <w:t>组织实地抽查和评审。</w:t>
            </w: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  <w:p w:rsidR="00970E16" w:rsidRPr="0013422D" w:rsidRDefault="00970E16" w:rsidP="00AA393C">
            <w:pPr>
              <w:spacing w:line="320" w:lineRule="exact"/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</w:tbl>
    <w:p w:rsidR="00970E16" w:rsidRPr="0013422D" w:rsidRDefault="00970E16" w:rsidP="0095034F">
      <w:pPr>
        <w:spacing w:line="260" w:lineRule="exact"/>
        <w:rPr>
          <w:rFonts w:ascii="仿宋_GB2312" w:eastAsia="仿宋_GB2312"/>
          <w:b/>
        </w:rPr>
      </w:pPr>
    </w:p>
    <w:p w:rsidR="00970E16" w:rsidRPr="0013422D" w:rsidRDefault="00970E16">
      <w:pPr>
        <w:rPr>
          <w:rFonts w:ascii="仿宋_GB2312" w:eastAsia="仿宋_GB2312"/>
        </w:rPr>
      </w:pPr>
    </w:p>
    <w:sectPr w:rsidR="00970E16" w:rsidRPr="0013422D" w:rsidSect="00BA5391">
      <w:footerReference w:type="even" r:id="rId6"/>
      <w:footerReference w:type="default" r:id="rId7"/>
      <w:pgSz w:w="11906" w:h="16838"/>
      <w:pgMar w:top="1440" w:right="1531" w:bottom="1440" w:left="1531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E16" w:rsidRDefault="00970E16" w:rsidP="00B23DB0">
      <w:r>
        <w:separator/>
      </w:r>
    </w:p>
  </w:endnote>
  <w:endnote w:type="continuationSeparator" w:id="0">
    <w:p w:rsidR="00970E16" w:rsidRDefault="00970E16" w:rsidP="00B2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altName w:val="hakuyoxingshu7000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Microsoft YaHei UI"/>
    <w:panose1 w:val="02010601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E16" w:rsidRDefault="00970E16" w:rsidP="00021A3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0E16" w:rsidRDefault="00970E16" w:rsidP="00BA5391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E16" w:rsidRPr="00457D24" w:rsidRDefault="00970E16" w:rsidP="00457D24">
    <w:pPr>
      <w:pStyle w:val="Footer"/>
      <w:framePr w:w="738" w:wrap="around" w:vAnchor="text" w:hAnchor="margin" w:xAlign="outside" w:y="5"/>
      <w:rPr>
        <w:rStyle w:val="PageNumber"/>
        <w:rFonts w:ascii="方正小标宋_GBK" w:eastAsia="方正小标宋_GBK"/>
        <w:sz w:val="28"/>
        <w:szCs w:val="28"/>
      </w:rPr>
    </w:pPr>
    <w:r w:rsidRPr="00457D24">
      <w:rPr>
        <w:rStyle w:val="PageNumber"/>
        <w:rFonts w:ascii="方正小标宋_GBK" w:eastAsia="方正小标宋_GBK"/>
        <w:sz w:val="28"/>
        <w:szCs w:val="28"/>
      </w:rPr>
      <w:fldChar w:fldCharType="begin"/>
    </w:r>
    <w:r w:rsidRPr="00457D24">
      <w:rPr>
        <w:rStyle w:val="PageNumber"/>
        <w:rFonts w:ascii="方正小标宋_GBK" w:eastAsia="方正小标宋_GBK"/>
        <w:sz w:val="28"/>
        <w:szCs w:val="28"/>
      </w:rPr>
      <w:instrText xml:space="preserve">PAGE  </w:instrText>
    </w:r>
    <w:r w:rsidRPr="00457D24">
      <w:rPr>
        <w:rStyle w:val="PageNumber"/>
        <w:rFonts w:ascii="方正小标宋_GBK" w:eastAsia="方正小标宋_GBK"/>
        <w:sz w:val="28"/>
        <w:szCs w:val="28"/>
      </w:rPr>
      <w:fldChar w:fldCharType="separate"/>
    </w:r>
    <w:r>
      <w:rPr>
        <w:rStyle w:val="PageNumber"/>
        <w:rFonts w:ascii="方正小标宋_GBK" w:eastAsia="方正小标宋_GBK"/>
        <w:noProof/>
        <w:sz w:val="28"/>
        <w:szCs w:val="28"/>
      </w:rPr>
      <w:t>- 5 -</w:t>
    </w:r>
    <w:r w:rsidRPr="00457D24">
      <w:rPr>
        <w:rStyle w:val="PageNumber"/>
        <w:rFonts w:ascii="方正小标宋_GBK" w:eastAsia="方正小标宋_GBK"/>
        <w:sz w:val="28"/>
        <w:szCs w:val="28"/>
      </w:rPr>
      <w:fldChar w:fldCharType="end"/>
    </w:r>
  </w:p>
  <w:p w:rsidR="00970E16" w:rsidRDefault="00970E16" w:rsidP="00BA5391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E16" w:rsidRDefault="00970E16" w:rsidP="00B23DB0">
      <w:r>
        <w:separator/>
      </w:r>
    </w:p>
  </w:footnote>
  <w:footnote w:type="continuationSeparator" w:id="0">
    <w:p w:rsidR="00970E16" w:rsidRDefault="00970E16" w:rsidP="00B23D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34F"/>
    <w:rsid w:val="00021A3D"/>
    <w:rsid w:val="00036E58"/>
    <w:rsid w:val="000C6D42"/>
    <w:rsid w:val="0013422D"/>
    <w:rsid w:val="00457D24"/>
    <w:rsid w:val="00510E25"/>
    <w:rsid w:val="005F20C4"/>
    <w:rsid w:val="007216E1"/>
    <w:rsid w:val="007B7F5B"/>
    <w:rsid w:val="007C55A2"/>
    <w:rsid w:val="0084317F"/>
    <w:rsid w:val="00915E77"/>
    <w:rsid w:val="0095034F"/>
    <w:rsid w:val="00970E16"/>
    <w:rsid w:val="009809ED"/>
    <w:rsid w:val="00AA393C"/>
    <w:rsid w:val="00AB5329"/>
    <w:rsid w:val="00AB5771"/>
    <w:rsid w:val="00B23DB0"/>
    <w:rsid w:val="00B61FA8"/>
    <w:rsid w:val="00BA5391"/>
    <w:rsid w:val="00DA1486"/>
    <w:rsid w:val="00DD067A"/>
    <w:rsid w:val="00E2423E"/>
    <w:rsid w:val="00EA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3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3DB0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23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3DB0"/>
    <w:rPr>
      <w:rFonts w:ascii="Calibri" w:eastAsia="宋体" w:hAnsi="Calibri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BA53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7</Pages>
  <Words>420</Words>
  <Characters>2400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skl</cp:lastModifiedBy>
  <cp:revision>11</cp:revision>
  <dcterms:created xsi:type="dcterms:W3CDTF">2023-07-12T01:10:00Z</dcterms:created>
  <dcterms:modified xsi:type="dcterms:W3CDTF">2023-07-12T08:25:00Z</dcterms:modified>
</cp:coreProperties>
</file>